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97A953" w14:textId="77777777" w:rsidR="00A92667" w:rsidRDefault="00000000">
      <w:pPr>
        <w:spacing w:afterLines="50" w:after="217" w:line="460" w:lineRule="exact"/>
        <w:jc w:val="center"/>
        <w:rPr>
          <w:rFonts w:ascii="新宋体" w:eastAsia="新宋体" w:hAnsi="新宋体"/>
          <w:b/>
          <w:sz w:val="40"/>
          <w:szCs w:val="40"/>
        </w:rPr>
      </w:pPr>
      <w:r>
        <w:rPr>
          <w:rFonts w:ascii="新宋体" w:eastAsia="新宋体" w:hAnsi="新宋体" w:hint="eastAsia"/>
          <w:b/>
          <w:sz w:val="40"/>
          <w:szCs w:val="40"/>
        </w:rPr>
        <w:t>申报职称人员思想政治表现</w:t>
      </w:r>
    </w:p>
    <w:p w14:paraId="4A24865A" w14:textId="24A240AB" w:rsidR="00FB723B" w:rsidRDefault="00A92667">
      <w:pPr>
        <w:spacing w:afterLines="50" w:after="217" w:line="460" w:lineRule="exact"/>
        <w:jc w:val="center"/>
        <w:rPr>
          <w:rFonts w:ascii="新宋体" w:eastAsia="新宋体" w:hAnsi="新宋体"/>
          <w:b/>
          <w:sz w:val="40"/>
          <w:szCs w:val="40"/>
        </w:rPr>
      </w:pPr>
      <w:r w:rsidRPr="00A92667">
        <w:rPr>
          <w:rFonts w:ascii="新宋体" w:eastAsia="新宋体" w:hAnsi="新宋体" w:hint="eastAsia"/>
          <w:b/>
          <w:sz w:val="40"/>
          <w:szCs w:val="40"/>
        </w:rPr>
        <w:t>与师德考核</w:t>
      </w:r>
      <w:r>
        <w:rPr>
          <w:rFonts w:ascii="新宋体" w:eastAsia="新宋体" w:hAnsi="新宋体" w:hint="eastAsia"/>
          <w:b/>
          <w:sz w:val="40"/>
          <w:szCs w:val="40"/>
        </w:rPr>
        <w:t>调查鉴定情况</w:t>
      </w:r>
    </w:p>
    <w:tbl>
      <w:tblPr>
        <w:tblW w:w="85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"/>
        <w:gridCol w:w="558"/>
        <w:gridCol w:w="2725"/>
        <w:gridCol w:w="1371"/>
        <w:gridCol w:w="2875"/>
        <w:gridCol w:w="9"/>
      </w:tblGrid>
      <w:tr w:rsidR="00FB723B" w14:paraId="5E1B1A82" w14:textId="77777777">
        <w:trPr>
          <w:gridAfter w:val="1"/>
          <w:wAfter w:w="9" w:type="dxa"/>
          <w:trHeight w:val="488"/>
        </w:trPr>
        <w:tc>
          <w:tcPr>
            <w:tcW w:w="1520" w:type="dxa"/>
            <w:gridSpan w:val="2"/>
          </w:tcPr>
          <w:p w14:paraId="764314CA" w14:textId="77777777" w:rsidR="00FB723B" w:rsidRDefault="00000000"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姓名</w:t>
            </w:r>
          </w:p>
        </w:tc>
        <w:tc>
          <w:tcPr>
            <w:tcW w:w="2725" w:type="dxa"/>
          </w:tcPr>
          <w:p w14:paraId="06819162" w14:textId="77777777" w:rsidR="00FB723B" w:rsidRDefault="00FB723B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371" w:type="dxa"/>
          </w:tcPr>
          <w:p w14:paraId="33B303CA" w14:textId="77777777" w:rsidR="00FB723B" w:rsidRDefault="00000000"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政治面貌</w:t>
            </w:r>
          </w:p>
        </w:tc>
        <w:tc>
          <w:tcPr>
            <w:tcW w:w="2875" w:type="dxa"/>
          </w:tcPr>
          <w:p w14:paraId="75A53625" w14:textId="77777777" w:rsidR="00FB723B" w:rsidRDefault="00FB723B">
            <w:pPr>
              <w:rPr>
                <w:rFonts w:ascii="宋体"/>
                <w:sz w:val="24"/>
                <w:szCs w:val="24"/>
              </w:rPr>
            </w:pPr>
          </w:p>
        </w:tc>
      </w:tr>
      <w:tr w:rsidR="00FB723B" w14:paraId="082CBB08" w14:textId="77777777">
        <w:trPr>
          <w:gridAfter w:val="1"/>
          <w:wAfter w:w="9" w:type="dxa"/>
          <w:trHeight w:val="488"/>
        </w:trPr>
        <w:tc>
          <w:tcPr>
            <w:tcW w:w="1520" w:type="dxa"/>
            <w:gridSpan w:val="2"/>
          </w:tcPr>
          <w:p w14:paraId="50D4CAD0" w14:textId="77777777" w:rsidR="00FB723B" w:rsidRDefault="00000000"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党政职务</w:t>
            </w:r>
          </w:p>
        </w:tc>
        <w:tc>
          <w:tcPr>
            <w:tcW w:w="2725" w:type="dxa"/>
          </w:tcPr>
          <w:p w14:paraId="0E756262" w14:textId="77777777" w:rsidR="00FB723B" w:rsidRDefault="00FB723B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371" w:type="dxa"/>
          </w:tcPr>
          <w:p w14:paraId="484C14C1" w14:textId="77777777" w:rsidR="00FB723B" w:rsidRDefault="00000000"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班主任</w:t>
            </w:r>
          </w:p>
        </w:tc>
        <w:tc>
          <w:tcPr>
            <w:tcW w:w="2875" w:type="dxa"/>
          </w:tcPr>
          <w:p w14:paraId="29C51112" w14:textId="77777777" w:rsidR="00FB723B" w:rsidRDefault="00FB723B">
            <w:pPr>
              <w:rPr>
                <w:rFonts w:ascii="宋体"/>
                <w:sz w:val="24"/>
                <w:szCs w:val="24"/>
              </w:rPr>
            </w:pPr>
          </w:p>
        </w:tc>
      </w:tr>
      <w:tr w:rsidR="00FB723B" w14:paraId="20A44F7E" w14:textId="77777777">
        <w:trPr>
          <w:gridAfter w:val="1"/>
          <w:wAfter w:w="9" w:type="dxa"/>
          <w:trHeight w:val="490"/>
        </w:trPr>
        <w:tc>
          <w:tcPr>
            <w:tcW w:w="1520" w:type="dxa"/>
            <w:gridSpan w:val="2"/>
          </w:tcPr>
          <w:p w14:paraId="370FCD11" w14:textId="77777777" w:rsidR="00FB723B" w:rsidRDefault="00000000"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任教学科</w:t>
            </w:r>
          </w:p>
        </w:tc>
        <w:tc>
          <w:tcPr>
            <w:tcW w:w="2725" w:type="dxa"/>
          </w:tcPr>
          <w:p w14:paraId="743AD0A0" w14:textId="77777777" w:rsidR="00FB723B" w:rsidRDefault="00FB723B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371" w:type="dxa"/>
          </w:tcPr>
          <w:p w14:paraId="0F6286F5" w14:textId="77777777" w:rsidR="00FB723B" w:rsidRDefault="00000000"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任教班级</w:t>
            </w:r>
          </w:p>
        </w:tc>
        <w:tc>
          <w:tcPr>
            <w:tcW w:w="2875" w:type="dxa"/>
          </w:tcPr>
          <w:p w14:paraId="51E03028" w14:textId="77777777" w:rsidR="00FB723B" w:rsidRDefault="00FB723B">
            <w:pPr>
              <w:rPr>
                <w:rFonts w:ascii="宋体"/>
                <w:sz w:val="24"/>
                <w:szCs w:val="24"/>
              </w:rPr>
            </w:pPr>
          </w:p>
        </w:tc>
      </w:tr>
      <w:tr w:rsidR="00FB723B" w14:paraId="681D8D10" w14:textId="77777777">
        <w:trPr>
          <w:gridAfter w:val="1"/>
          <w:wAfter w:w="9" w:type="dxa"/>
          <w:trHeight w:val="488"/>
        </w:trPr>
        <w:tc>
          <w:tcPr>
            <w:tcW w:w="1520" w:type="dxa"/>
            <w:gridSpan w:val="2"/>
          </w:tcPr>
          <w:p w14:paraId="5A8A49E5" w14:textId="77777777" w:rsidR="00FB723B" w:rsidRDefault="00000000"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其他工作</w:t>
            </w:r>
          </w:p>
        </w:tc>
        <w:tc>
          <w:tcPr>
            <w:tcW w:w="2725" w:type="dxa"/>
          </w:tcPr>
          <w:p w14:paraId="0641CE15" w14:textId="77777777" w:rsidR="00FB723B" w:rsidRDefault="00FB723B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371" w:type="dxa"/>
          </w:tcPr>
          <w:p w14:paraId="258BA0B8" w14:textId="77777777" w:rsidR="00FB723B" w:rsidRDefault="00000000"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手机</w:t>
            </w:r>
          </w:p>
        </w:tc>
        <w:tc>
          <w:tcPr>
            <w:tcW w:w="2875" w:type="dxa"/>
          </w:tcPr>
          <w:p w14:paraId="78A1894F" w14:textId="77777777" w:rsidR="00FB723B" w:rsidRDefault="00FB723B">
            <w:pPr>
              <w:rPr>
                <w:rFonts w:ascii="宋体"/>
                <w:sz w:val="24"/>
                <w:szCs w:val="24"/>
              </w:rPr>
            </w:pPr>
          </w:p>
        </w:tc>
      </w:tr>
      <w:tr w:rsidR="00FB723B" w14:paraId="24D0E5A0" w14:textId="77777777">
        <w:trPr>
          <w:gridAfter w:val="1"/>
          <w:wAfter w:w="9" w:type="dxa"/>
          <w:trHeight w:val="488"/>
        </w:trPr>
        <w:tc>
          <w:tcPr>
            <w:tcW w:w="1520" w:type="dxa"/>
            <w:gridSpan w:val="2"/>
          </w:tcPr>
          <w:p w14:paraId="50B99845" w14:textId="77777777" w:rsidR="00FB723B" w:rsidRDefault="00000000"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职称</w:t>
            </w:r>
          </w:p>
        </w:tc>
        <w:tc>
          <w:tcPr>
            <w:tcW w:w="2725" w:type="dxa"/>
          </w:tcPr>
          <w:p w14:paraId="7B1379C3" w14:textId="77777777" w:rsidR="00FB723B" w:rsidRDefault="00FB723B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371" w:type="dxa"/>
          </w:tcPr>
          <w:p w14:paraId="353320DB" w14:textId="77777777" w:rsidR="00FB723B" w:rsidRDefault="00000000"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申报职称</w:t>
            </w:r>
          </w:p>
        </w:tc>
        <w:tc>
          <w:tcPr>
            <w:tcW w:w="2875" w:type="dxa"/>
          </w:tcPr>
          <w:p w14:paraId="05804482" w14:textId="77777777" w:rsidR="00FB723B" w:rsidRDefault="00FB723B">
            <w:pPr>
              <w:rPr>
                <w:rFonts w:ascii="宋体"/>
                <w:sz w:val="24"/>
                <w:szCs w:val="24"/>
              </w:rPr>
            </w:pPr>
          </w:p>
        </w:tc>
      </w:tr>
      <w:tr w:rsidR="00FB723B" w14:paraId="0A5A8107" w14:textId="77777777">
        <w:trPr>
          <w:trHeight w:val="581"/>
        </w:trPr>
        <w:tc>
          <w:tcPr>
            <w:tcW w:w="962" w:type="dxa"/>
          </w:tcPr>
          <w:p w14:paraId="7D060004" w14:textId="77777777" w:rsidR="00FB723B" w:rsidRDefault="00000000"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内容</w:t>
            </w:r>
          </w:p>
        </w:tc>
        <w:tc>
          <w:tcPr>
            <w:tcW w:w="7538" w:type="dxa"/>
            <w:gridSpan w:val="5"/>
            <w:vAlign w:val="center"/>
          </w:tcPr>
          <w:p w14:paraId="6A3B91F0" w14:textId="77777777" w:rsidR="00FB723B" w:rsidRDefault="00000000"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意</w:t>
            </w:r>
            <w:r>
              <w:rPr>
                <w:rFonts w:ascii="宋体" w:hAnsi="宋体"/>
                <w:sz w:val="24"/>
                <w:szCs w:val="24"/>
              </w:rPr>
              <w:t xml:space="preserve">      </w:t>
            </w:r>
            <w:r>
              <w:rPr>
                <w:rFonts w:ascii="宋体" w:hAnsi="宋体" w:hint="eastAsia"/>
                <w:sz w:val="24"/>
                <w:szCs w:val="24"/>
              </w:rPr>
              <w:t>见</w:t>
            </w:r>
          </w:p>
        </w:tc>
      </w:tr>
      <w:tr w:rsidR="00FB723B" w14:paraId="6D49616D" w14:textId="77777777">
        <w:trPr>
          <w:trHeight w:val="8675"/>
        </w:trPr>
        <w:tc>
          <w:tcPr>
            <w:tcW w:w="962" w:type="dxa"/>
            <w:vAlign w:val="center"/>
          </w:tcPr>
          <w:p w14:paraId="4D149F0B" w14:textId="77777777" w:rsidR="00FB723B" w:rsidRDefault="00000000"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思</w:t>
            </w:r>
          </w:p>
          <w:p w14:paraId="2B2636FF" w14:textId="77777777" w:rsidR="00FB723B" w:rsidRDefault="00000000"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想</w:t>
            </w:r>
          </w:p>
          <w:p w14:paraId="7418B1D8" w14:textId="77777777" w:rsidR="00FB723B" w:rsidRDefault="00000000"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政</w:t>
            </w:r>
          </w:p>
          <w:p w14:paraId="726BAA2B" w14:textId="77777777" w:rsidR="00FB723B" w:rsidRDefault="00000000"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治</w:t>
            </w:r>
          </w:p>
          <w:p w14:paraId="276C39D2" w14:textId="77777777" w:rsidR="00FB723B" w:rsidRDefault="00000000"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表</w:t>
            </w:r>
          </w:p>
          <w:p w14:paraId="7DF2ED0D" w14:textId="77777777" w:rsidR="00FB723B" w:rsidRDefault="00000000"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现</w:t>
            </w:r>
          </w:p>
          <w:p w14:paraId="6B7CFBAA" w14:textId="77777777" w:rsidR="00FB723B" w:rsidRDefault="00000000"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鉴</w:t>
            </w:r>
          </w:p>
          <w:p w14:paraId="34CF90FC" w14:textId="77777777" w:rsidR="00FB723B" w:rsidRDefault="00000000"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定</w:t>
            </w:r>
          </w:p>
          <w:p w14:paraId="19F9E080" w14:textId="77777777" w:rsidR="00FB723B" w:rsidRDefault="00000000"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考</w:t>
            </w:r>
          </w:p>
          <w:p w14:paraId="222656E2" w14:textId="77777777" w:rsidR="00FB723B" w:rsidRDefault="00000000"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核</w:t>
            </w:r>
          </w:p>
          <w:p w14:paraId="33DFE169" w14:textId="77777777" w:rsidR="00FB723B" w:rsidRDefault="00000000"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意</w:t>
            </w:r>
          </w:p>
          <w:p w14:paraId="2ED753A9" w14:textId="77777777" w:rsidR="00FB723B" w:rsidRDefault="00000000"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见</w:t>
            </w:r>
          </w:p>
        </w:tc>
        <w:tc>
          <w:tcPr>
            <w:tcW w:w="7538" w:type="dxa"/>
            <w:gridSpan w:val="5"/>
          </w:tcPr>
          <w:p w14:paraId="15B13E0F" w14:textId="77777777" w:rsidR="00FB723B" w:rsidRDefault="00FB723B">
            <w:pPr>
              <w:adjustRightInd w:val="0"/>
              <w:snapToGrid w:val="0"/>
              <w:spacing w:line="440" w:lineRule="exact"/>
              <w:ind w:firstLineChars="200" w:firstLine="480"/>
              <w:rPr>
                <w:rFonts w:ascii="楷体_GB2312" w:eastAsia="楷体_GB2312" w:hAnsi="宋体"/>
                <w:b/>
                <w:bCs/>
                <w:sz w:val="24"/>
                <w:szCs w:val="24"/>
              </w:rPr>
            </w:pPr>
          </w:p>
          <w:p w14:paraId="4BA679C0" w14:textId="77777777" w:rsidR="00FB723B" w:rsidRDefault="00FB723B">
            <w:pPr>
              <w:autoSpaceDE w:val="0"/>
              <w:autoSpaceDN w:val="0"/>
              <w:adjustRightInd w:val="0"/>
              <w:spacing w:line="360" w:lineRule="auto"/>
              <w:ind w:firstLineChars="300" w:firstLine="660"/>
              <w:rPr>
                <w:rFonts w:ascii="宋体" w:cs="宋体"/>
                <w:kern w:val="0"/>
                <w:sz w:val="22"/>
                <w:lang w:val="zh-CN"/>
              </w:rPr>
            </w:pPr>
          </w:p>
          <w:p w14:paraId="4C998C59" w14:textId="77777777" w:rsidR="00FB723B" w:rsidRDefault="00FB723B">
            <w:pPr>
              <w:autoSpaceDE w:val="0"/>
              <w:autoSpaceDN w:val="0"/>
              <w:adjustRightInd w:val="0"/>
              <w:spacing w:line="360" w:lineRule="auto"/>
              <w:ind w:firstLineChars="300" w:firstLine="660"/>
              <w:rPr>
                <w:rFonts w:ascii="宋体" w:cs="宋体"/>
                <w:kern w:val="0"/>
                <w:sz w:val="22"/>
                <w:lang w:val="zh-CN"/>
              </w:rPr>
            </w:pPr>
          </w:p>
          <w:p w14:paraId="39AA04C1" w14:textId="77777777" w:rsidR="00FB723B" w:rsidRDefault="00FB723B">
            <w:pPr>
              <w:autoSpaceDE w:val="0"/>
              <w:autoSpaceDN w:val="0"/>
              <w:adjustRightInd w:val="0"/>
              <w:spacing w:line="360" w:lineRule="auto"/>
              <w:ind w:firstLineChars="300" w:firstLine="660"/>
              <w:rPr>
                <w:rFonts w:ascii="宋体" w:cs="宋体"/>
                <w:kern w:val="0"/>
                <w:sz w:val="22"/>
                <w:lang w:val="zh-CN"/>
              </w:rPr>
            </w:pPr>
          </w:p>
          <w:p w14:paraId="4A853276" w14:textId="77777777" w:rsidR="00FB723B" w:rsidRDefault="00FB723B">
            <w:pPr>
              <w:autoSpaceDE w:val="0"/>
              <w:autoSpaceDN w:val="0"/>
              <w:adjustRightInd w:val="0"/>
              <w:spacing w:line="360" w:lineRule="auto"/>
              <w:ind w:firstLineChars="300" w:firstLine="660"/>
              <w:rPr>
                <w:rFonts w:ascii="宋体" w:cs="宋体"/>
                <w:kern w:val="0"/>
                <w:sz w:val="22"/>
                <w:lang w:val="zh-CN"/>
              </w:rPr>
            </w:pPr>
          </w:p>
          <w:p w14:paraId="21C2D463" w14:textId="77777777" w:rsidR="00FB723B" w:rsidRDefault="00FB723B">
            <w:pPr>
              <w:autoSpaceDE w:val="0"/>
              <w:autoSpaceDN w:val="0"/>
              <w:adjustRightInd w:val="0"/>
              <w:spacing w:line="360" w:lineRule="auto"/>
              <w:ind w:firstLineChars="300" w:firstLine="660"/>
              <w:rPr>
                <w:rFonts w:ascii="宋体" w:cs="宋体"/>
                <w:kern w:val="0"/>
                <w:sz w:val="22"/>
                <w:lang w:val="zh-CN"/>
              </w:rPr>
            </w:pPr>
          </w:p>
          <w:p w14:paraId="4A5AA92A" w14:textId="77777777" w:rsidR="00FB723B" w:rsidRDefault="00FB723B">
            <w:pPr>
              <w:autoSpaceDE w:val="0"/>
              <w:autoSpaceDN w:val="0"/>
              <w:adjustRightInd w:val="0"/>
              <w:spacing w:line="360" w:lineRule="auto"/>
              <w:ind w:firstLineChars="300" w:firstLine="660"/>
              <w:rPr>
                <w:rFonts w:ascii="宋体" w:cs="宋体"/>
                <w:kern w:val="0"/>
                <w:sz w:val="22"/>
                <w:lang w:val="zh-CN"/>
              </w:rPr>
            </w:pPr>
          </w:p>
          <w:p w14:paraId="131889E0" w14:textId="77777777" w:rsidR="00FB723B" w:rsidRDefault="00FB723B">
            <w:pPr>
              <w:autoSpaceDE w:val="0"/>
              <w:autoSpaceDN w:val="0"/>
              <w:adjustRightInd w:val="0"/>
              <w:spacing w:line="360" w:lineRule="auto"/>
              <w:ind w:firstLineChars="300" w:firstLine="660"/>
              <w:rPr>
                <w:rFonts w:ascii="宋体" w:cs="宋体"/>
                <w:kern w:val="0"/>
                <w:sz w:val="22"/>
                <w:lang w:val="zh-CN"/>
              </w:rPr>
            </w:pPr>
          </w:p>
          <w:p w14:paraId="2F6E1325" w14:textId="77777777" w:rsidR="00FB723B" w:rsidRDefault="00FB723B">
            <w:pPr>
              <w:autoSpaceDE w:val="0"/>
              <w:autoSpaceDN w:val="0"/>
              <w:adjustRightInd w:val="0"/>
              <w:spacing w:line="360" w:lineRule="auto"/>
              <w:ind w:firstLineChars="300" w:firstLine="660"/>
              <w:rPr>
                <w:rFonts w:ascii="宋体" w:cs="宋体"/>
                <w:kern w:val="0"/>
                <w:sz w:val="22"/>
                <w:lang w:val="zh-CN"/>
              </w:rPr>
            </w:pPr>
          </w:p>
          <w:p w14:paraId="2CE131D5" w14:textId="77777777" w:rsidR="00FB723B" w:rsidRDefault="00000000">
            <w:pPr>
              <w:autoSpaceDE w:val="0"/>
              <w:autoSpaceDN w:val="0"/>
              <w:adjustRightInd w:val="0"/>
              <w:spacing w:line="360" w:lineRule="auto"/>
              <w:ind w:firstLineChars="1450" w:firstLine="3480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考核意见：</w:t>
            </w:r>
          </w:p>
          <w:p w14:paraId="5641857B" w14:textId="1489755A" w:rsidR="00FB723B" w:rsidRDefault="00000000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 xml:space="preserve">                          </w:t>
            </w:r>
            <w:r w:rsidR="005C72C3">
              <w:rPr>
                <w:rFonts w:ascii="宋体" w:hAnsi="宋体" w:hint="eastAsia"/>
                <w:sz w:val="24"/>
                <w:szCs w:val="24"/>
              </w:rPr>
              <w:t>二级党组织书记</w:t>
            </w:r>
            <w:r>
              <w:rPr>
                <w:rFonts w:ascii="宋体" w:hAnsi="宋体" w:hint="eastAsia"/>
                <w:sz w:val="24"/>
                <w:szCs w:val="24"/>
              </w:rPr>
              <w:t>签字：</w:t>
            </w:r>
            <w:r>
              <w:rPr>
                <w:rFonts w:ascii="宋体" w:hAnsi="宋体"/>
                <w:sz w:val="24"/>
                <w:szCs w:val="24"/>
              </w:rPr>
              <w:t xml:space="preserve">                </w:t>
            </w:r>
          </w:p>
          <w:p w14:paraId="2AAA9601" w14:textId="77777777" w:rsidR="00FB723B" w:rsidRDefault="00000000">
            <w:pPr>
              <w:ind w:firstLineChars="2100" w:firstLine="5040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年</w:t>
            </w:r>
            <w:r>
              <w:rPr>
                <w:rFonts w:ascii="宋体" w:hAnsi="宋体"/>
                <w:sz w:val="24"/>
                <w:szCs w:val="24"/>
              </w:rPr>
              <w:t xml:space="preserve">    </w:t>
            </w:r>
            <w:r>
              <w:rPr>
                <w:rFonts w:ascii="宋体" w:hAnsi="宋体" w:hint="eastAsia"/>
                <w:sz w:val="24"/>
                <w:szCs w:val="24"/>
              </w:rPr>
              <w:t>月</w:t>
            </w:r>
            <w:r>
              <w:rPr>
                <w:rFonts w:ascii="宋体" w:hAnsi="宋体"/>
                <w:sz w:val="24"/>
                <w:szCs w:val="24"/>
              </w:rPr>
              <w:t xml:space="preserve">    </w:t>
            </w:r>
            <w:r>
              <w:rPr>
                <w:rFonts w:ascii="宋体" w:hAnsi="宋体" w:hint="eastAsia"/>
                <w:sz w:val="24"/>
                <w:szCs w:val="24"/>
              </w:rPr>
              <w:t>日</w:t>
            </w:r>
          </w:p>
        </w:tc>
      </w:tr>
    </w:tbl>
    <w:p w14:paraId="332B943A" w14:textId="5CC9E114" w:rsidR="00FB723B" w:rsidRDefault="000C66BB">
      <w:pPr>
        <w:spacing w:line="440" w:lineRule="exact"/>
        <w:rPr>
          <w:rFonts w:ascii="宋体"/>
          <w:sz w:val="24"/>
          <w:szCs w:val="24"/>
        </w:rPr>
      </w:pPr>
      <w:r w:rsidRPr="000C66BB">
        <w:rPr>
          <w:rFonts w:ascii="宋体" w:hint="eastAsia"/>
          <w:sz w:val="24"/>
          <w:szCs w:val="24"/>
        </w:rPr>
        <w:t>注：学术造假和职业道德失范“一票否决”，取消当年申报资格。</w:t>
      </w:r>
    </w:p>
    <w:sectPr w:rsidR="00FB723B">
      <w:footerReference w:type="even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0AECD0" w14:textId="77777777" w:rsidR="003B070F" w:rsidRDefault="003B070F">
      <w:r>
        <w:separator/>
      </w:r>
    </w:p>
  </w:endnote>
  <w:endnote w:type="continuationSeparator" w:id="0">
    <w:p w14:paraId="5E462504" w14:textId="77777777" w:rsidR="003B070F" w:rsidRDefault="003B07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宋体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楷体_GB2312">
    <w:altName w:val="微软雅黑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BA6D7E" w14:textId="77777777" w:rsidR="00FB723B" w:rsidRDefault="00000000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2507738F" w14:textId="77777777" w:rsidR="00FB723B" w:rsidRDefault="00FB723B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C9B9FC" w14:textId="77777777" w:rsidR="00FB723B" w:rsidRDefault="00000000">
    <w:pPr>
      <w:pStyle w:val="a3"/>
      <w:jc w:val="center"/>
      <w:rPr>
        <w:rFonts w:ascii="宋体"/>
        <w:sz w:val="28"/>
        <w:szCs w:val="28"/>
      </w:rPr>
    </w:pPr>
    <w:r>
      <w:rPr>
        <w:rFonts w:ascii="宋体" w:hAnsi="宋体" w:hint="eastAsia"/>
        <w:sz w:val="28"/>
        <w:szCs w:val="28"/>
      </w:rPr>
      <w:t>―</w:t>
    </w:r>
    <w:r>
      <w:rPr>
        <w:rFonts w:ascii="宋体" w:hAnsi="宋体"/>
        <w:sz w:val="28"/>
        <w:szCs w:val="28"/>
      </w:rPr>
      <w:t xml:space="preserve"> </w:t>
    </w:r>
    <w:r>
      <w:rPr>
        <w:rFonts w:ascii="Times New Roman" w:hAnsi="Times New Roman"/>
        <w:sz w:val="28"/>
        <w:szCs w:val="28"/>
      </w:rPr>
      <w:fldChar w:fldCharType="begin"/>
    </w:r>
    <w:r>
      <w:rPr>
        <w:rFonts w:ascii="Times New Roman" w:hAnsi="Times New Roman"/>
        <w:sz w:val="28"/>
        <w:szCs w:val="28"/>
      </w:rPr>
      <w:instrText>PAGE   \* MERGEFORMAT</w:instrText>
    </w:r>
    <w:r>
      <w:rPr>
        <w:rFonts w:ascii="Times New Roman" w:hAnsi="Times New Roman"/>
        <w:sz w:val="28"/>
        <w:szCs w:val="28"/>
      </w:rPr>
      <w:fldChar w:fldCharType="separate"/>
    </w:r>
    <w:r>
      <w:rPr>
        <w:rFonts w:ascii="Times New Roman" w:hAnsi="Times New Roman"/>
        <w:sz w:val="28"/>
        <w:szCs w:val="28"/>
        <w:lang w:val="zh-CN"/>
      </w:rPr>
      <w:t>2</w:t>
    </w:r>
    <w:r>
      <w:rPr>
        <w:rFonts w:ascii="Times New Roman" w:hAnsi="Times New Roman"/>
        <w:sz w:val="28"/>
        <w:szCs w:val="28"/>
      </w:rPr>
      <w:fldChar w:fldCharType="end"/>
    </w:r>
    <w:r>
      <w:rPr>
        <w:rFonts w:ascii="Times New Roman" w:hAnsi="Times New Roman"/>
        <w:sz w:val="28"/>
        <w:szCs w:val="28"/>
      </w:rPr>
      <w:t xml:space="preserve"> </w:t>
    </w:r>
    <w:r>
      <w:rPr>
        <w:rFonts w:ascii="宋体" w:hAnsi="宋体" w:hint="eastAsia"/>
        <w:sz w:val="28"/>
        <w:szCs w:val="28"/>
      </w:rPr>
      <w:t>―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17B027" w14:textId="77777777" w:rsidR="003B070F" w:rsidRDefault="003B070F">
      <w:r>
        <w:separator/>
      </w:r>
    </w:p>
  </w:footnote>
  <w:footnote w:type="continuationSeparator" w:id="0">
    <w:p w14:paraId="0BBDEB02" w14:textId="77777777" w:rsidR="003B070F" w:rsidRDefault="003B070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attachedTemplate r:id="rId1"/>
  <w:doNotTrackMoves/>
  <w:defaultTabStop w:val="420"/>
  <w:drawingGridHorizontalSpacing w:val="160"/>
  <w:drawingGridVerticalSpacing w:val="435"/>
  <w:displayHorizontalDrawingGridEvery w:val="0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2DAC3C9C"/>
    <w:rsid w:val="00017483"/>
    <w:rsid w:val="00060BA1"/>
    <w:rsid w:val="000C66BB"/>
    <w:rsid w:val="000D7DF6"/>
    <w:rsid w:val="00101B6D"/>
    <w:rsid w:val="00102023"/>
    <w:rsid w:val="00164324"/>
    <w:rsid w:val="001764A4"/>
    <w:rsid w:val="00195036"/>
    <w:rsid w:val="001A6FC4"/>
    <w:rsid w:val="001C4CC7"/>
    <w:rsid w:val="00205888"/>
    <w:rsid w:val="002121C5"/>
    <w:rsid w:val="002B10F6"/>
    <w:rsid w:val="002B31C8"/>
    <w:rsid w:val="0032431D"/>
    <w:rsid w:val="003B070F"/>
    <w:rsid w:val="0044215B"/>
    <w:rsid w:val="00450C14"/>
    <w:rsid w:val="00470041"/>
    <w:rsid w:val="0047738E"/>
    <w:rsid w:val="00496933"/>
    <w:rsid w:val="00553E9A"/>
    <w:rsid w:val="005829ED"/>
    <w:rsid w:val="00594D21"/>
    <w:rsid w:val="005C72C3"/>
    <w:rsid w:val="006563AE"/>
    <w:rsid w:val="006726AA"/>
    <w:rsid w:val="006F209E"/>
    <w:rsid w:val="00712766"/>
    <w:rsid w:val="007A4BC0"/>
    <w:rsid w:val="0084737F"/>
    <w:rsid w:val="008A226D"/>
    <w:rsid w:val="008B26EA"/>
    <w:rsid w:val="008B3826"/>
    <w:rsid w:val="008F523C"/>
    <w:rsid w:val="00925741"/>
    <w:rsid w:val="009A3831"/>
    <w:rsid w:val="00A759A7"/>
    <w:rsid w:val="00A92667"/>
    <w:rsid w:val="00A93D27"/>
    <w:rsid w:val="00AF47ED"/>
    <w:rsid w:val="00B14A65"/>
    <w:rsid w:val="00BD1687"/>
    <w:rsid w:val="00BE6826"/>
    <w:rsid w:val="00BF6A82"/>
    <w:rsid w:val="00C1399B"/>
    <w:rsid w:val="00C572CB"/>
    <w:rsid w:val="00CC1DF6"/>
    <w:rsid w:val="00CD2B6E"/>
    <w:rsid w:val="00D224C5"/>
    <w:rsid w:val="00D61142"/>
    <w:rsid w:val="00DE0C81"/>
    <w:rsid w:val="00DF75F5"/>
    <w:rsid w:val="00F01288"/>
    <w:rsid w:val="00F13607"/>
    <w:rsid w:val="00F17695"/>
    <w:rsid w:val="00F75E73"/>
    <w:rsid w:val="00FB723B"/>
    <w:rsid w:val="00FD29A9"/>
    <w:rsid w:val="00FF5F5D"/>
    <w:rsid w:val="1A60742E"/>
    <w:rsid w:val="2DAC3C9C"/>
    <w:rsid w:val="2DD44264"/>
    <w:rsid w:val="4CB55962"/>
    <w:rsid w:val="58557650"/>
    <w:rsid w:val="58DE3560"/>
    <w:rsid w:val="6D535020"/>
    <w:rsid w:val="766701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4E9B4542"/>
  <w15:docId w15:val="{885A64E4-93A0-45A7-9E96-90E872A28E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3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5">
    <w:name w:val="header"/>
    <w:basedOn w:val="a"/>
    <w:link w:val="a6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page number"/>
    <w:uiPriority w:val="99"/>
    <w:qFormat/>
    <w:rPr>
      <w:rFonts w:cs="Times New Roman"/>
    </w:rPr>
  </w:style>
  <w:style w:type="table" w:styleId="a8">
    <w:name w:val="Table Grid"/>
    <w:basedOn w:val="a1"/>
    <w:uiPriority w:val="9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页脚 字符"/>
    <w:link w:val="a3"/>
    <w:uiPriority w:val="99"/>
    <w:semiHidden/>
    <w:locked/>
    <w:rPr>
      <w:rFonts w:ascii="Calibri" w:hAnsi="Calibri" w:cs="Times New Roman"/>
      <w:sz w:val="18"/>
      <w:szCs w:val="18"/>
    </w:rPr>
  </w:style>
  <w:style w:type="character" w:customStyle="1" w:styleId="a6">
    <w:name w:val="页眉 字符"/>
    <w:link w:val="a5"/>
    <w:uiPriority w:val="99"/>
    <w:qFormat/>
    <w:locked/>
    <w:rPr>
      <w:rFonts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TotalTime>3</TotalTime>
  <Pages>1</Pages>
  <Words>34</Words>
  <Characters>197</Characters>
  <Application>Microsoft Office Word</Application>
  <DocSecurity>0</DocSecurity>
  <Lines>1</Lines>
  <Paragraphs>1</Paragraphs>
  <ScaleCrop>false</ScaleCrop>
  <Company>微软中国</Company>
  <LinksUpToDate>false</LinksUpToDate>
  <CharactersWithSpaces>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城市管理学院</dc:title>
  <dc:creator>望极千寻</dc:creator>
  <cp:lastModifiedBy>朱纯洁</cp:lastModifiedBy>
  <cp:revision>7</cp:revision>
  <dcterms:created xsi:type="dcterms:W3CDTF">2018-06-18T09:57:00Z</dcterms:created>
  <dcterms:modified xsi:type="dcterms:W3CDTF">2022-11-18T08:52:00Z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